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AF9" w:rsidRDefault="00811AF9" w:rsidP="00811AF9">
      <w:r>
        <w:rPr>
          <w:u w:val="single"/>
        </w:rPr>
        <w:t>Alice STIRTIVAUNT</w:t>
      </w:r>
      <w:r>
        <w:t xml:space="preserve">     (fl.1452)</w:t>
      </w:r>
    </w:p>
    <w:p w:rsidR="00811AF9" w:rsidRDefault="00811AF9" w:rsidP="00811AF9">
      <w:r>
        <w:t>of York. Maid to Alice de la Pole(q.v.).</w:t>
      </w:r>
    </w:p>
    <w:p w:rsidR="00811AF9" w:rsidRDefault="00811AF9" w:rsidP="00811AF9"/>
    <w:p w:rsidR="00811AF9" w:rsidRDefault="00811AF9" w:rsidP="00811AF9"/>
    <w:p w:rsidR="00811AF9" w:rsidRDefault="00811AF9" w:rsidP="00811AF9">
      <w:r>
        <w:t>10 Jan.1452</w:t>
      </w:r>
      <w:r>
        <w:tab/>
        <w:t>She had a bequest in the Will of Alice de la Pole.</w:t>
      </w:r>
    </w:p>
    <w:p w:rsidR="00811AF9" w:rsidRDefault="00811AF9" w:rsidP="00811AF9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http://www.sturtivant.org.uk/yorkshire.html</w:t>
        </w:r>
      </w:hyperlink>
      <w:r>
        <w:t>)</w:t>
      </w:r>
    </w:p>
    <w:p w:rsidR="00811AF9" w:rsidRDefault="00811AF9" w:rsidP="00811AF9"/>
    <w:p w:rsidR="00811AF9" w:rsidRDefault="00811AF9" w:rsidP="00811AF9"/>
    <w:p w:rsidR="00811AF9" w:rsidRDefault="00811AF9" w:rsidP="00811AF9">
      <w:r>
        <w:t>28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AF9" w:rsidRDefault="00811AF9" w:rsidP="00564E3C">
      <w:r>
        <w:separator/>
      </w:r>
    </w:p>
  </w:endnote>
  <w:endnote w:type="continuationSeparator" w:id="0">
    <w:p w:rsidR="00811AF9" w:rsidRDefault="00811AF9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1AF9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AF9" w:rsidRDefault="00811AF9" w:rsidP="00564E3C">
      <w:r>
        <w:separator/>
      </w:r>
    </w:p>
  </w:footnote>
  <w:footnote w:type="continuationSeparator" w:id="0">
    <w:p w:rsidR="00811AF9" w:rsidRDefault="00811AF9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AF9"/>
    <w:rsid w:val="00372DC6"/>
    <w:rsid w:val="00564E3C"/>
    <w:rsid w:val="0064591D"/>
    <w:rsid w:val="00811AF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03FA3-FE11-4FA1-AE0C-DF29E6FAA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AF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11AF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urtivant.org.uk/yorkshir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2016-01-24T19:41:00Z</dcterms:created>
  <dcterms:modified xsi:type="dcterms:W3CDTF">2016-01-24T19:42:00Z</dcterms:modified>
</cp:coreProperties>
</file>